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  <w:bookmarkStart w:id="0" w:name="_GoBack"/>
      <w:bookmarkEnd w:id="0"/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2E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2E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E4C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37F676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B9169-B176-4CA9-AAC2-CFC8B71B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2018-12-03T04:11:00Z</dcterms:modified>
</cp:coreProperties>
</file>